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A7EC7" w14:textId="77777777" w:rsidR="005B7D5F" w:rsidRDefault="005B7D5F" w:rsidP="005B7D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Amy PLUMSTEAD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1448 – 1500)</w:t>
      </w:r>
    </w:p>
    <w:p w14:paraId="563E61A6" w14:textId="77777777" w:rsidR="005B7D5F" w:rsidRDefault="005B7D5F" w:rsidP="005B7D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Gresham, Norfolk.</w:t>
      </w:r>
    </w:p>
    <w:p w14:paraId="3234F07A" w14:textId="77777777" w:rsidR="005B7D5F" w:rsidRDefault="005B7D5F" w:rsidP="005B7D5F">
      <w:pPr>
        <w:pStyle w:val="NoSpacing"/>
        <w:rPr>
          <w:rFonts w:cs="Times New Roman"/>
          <w:szCs w:val="24"/>
        </w:rPr>
      </w:pPr>
    </w:p>
    <w:p w14:paraId="33FA43A0" w14:textId="77777777" w:rsidR="005B7D5F" w:rsidRDefault="005B7D5F" w:rsidP="005B7D5F">
      <w:pPr>
        <w:pStyle w:val="NoSpacing"/>
        <w:rPr>
          <w:rFonts w:cs="Times New Roman"/>
          <w:szCs w:val="24"/>
        </w:rPr>
      </w:pPr>
    </w:p>
    <w:p w14:paraId="230119A8" w14:textId="77777777" w:rsidR="005B7D5F" w:rsidRDefault="005B7D5F" w:rsidP="005B7D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Daughter of William </w:t>
      </w:r>
      <w:proofErr w:type="gramStart"/>
      <w:r>
        <w:rPr>
          <w:rFonts w:cs="Times New Roman"/>
          <w:szCs w:val="24"/>
        </w:rPr>
        <w:t>Plumstead(</w:t>
      </w:r>
      <w:proofErr w:type="gramEnd"/>
      <w:r>
        <w:rPr>
          <w:rFonts w:cs="Times New Roman"/>
          <w:szCs w:val="24"/>
        </w:rPr>
        <w:t>d.1465)(q.v.).</w:t>
      </w:r>
    </w:p>
    <w:p w14:paraId="7C421546" w14:textId="77777777" w:rsidR="005B7D5F" w:rsidRDefault="005B7D5F" w:rsidP="005B7D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(UK and Ireland, Find A Grave Index, 1300’s – current)</w:t>
      </w:r>
    </w:p>
    <w:p w14:paraId="0E371711" w14:textId="77777777" w:rsidR="005B7D5F" w:rsidRDefault="005B7D5F" w:rsidP="005B7D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Sir John Quarles(q.v.).   (ibid.)</w:t>
      </w:r>
    </w:p>
    <w:p w14:paraId="727CABBB" w14:textId="77777777" w:rsidR="005B7D5F" w:rsidRDefault="005B7D5F" w:rsidP="005B7D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Children:   Margery and Charles.   (ibid.)</w:t>
      </w:r>
    </w:p>
    <w:p w14:paraId="33D52CDB" w14:textId="77777777" w:rsidR="005B7D5F" w:rsidRDefault="005B7D5F" w:rsidP="005B7D5F">
      <w:pPr>
        <w:pStyle w:val="NoSpacing"/>
        <w:rPr>
          <w:rFonts w:cs="Times New Roman"/>
          <w:szCs w:val="24"/>
        </w:rPr>
      </w:pPr>
    </w:p>
    <w:p w14:paraId="14269438" w14:textId="77777777" w:rsidR="005B7D5F" w:rsidRDefault="005B7D5F" w:rsidP="005B7D5F">
      <w:pPr>
        <w:pStyle w:val="NoSpacing"/>
        <w:rPr>
          <w:rFonts w:cs="Times New Roman"/>
          <w:szCs w:val="24"/>
        </w:rPr>
      </w:pPr>
    </w:p>
    <w:p w14:paraId="2710E6D6" w14:textId="77777777" w:rsidR="005B7D5F" w:rsidRDefault="005B7D5F" w:rsidP="005B7D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September 2023</w:t>
      </w:r>
    </w:p>
    <w:p w14:paraId="645B455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8E5D8" w14:textId="77777777" w:rsidR="005B7D5F" w:rsidRDefault="005B7D5F" w:rsidP="009139A6">
      <w:r>
        <w:separator/>
      </w:r>
    </w:p>
  </w:endnote>
  <w:endnote w:type="continuationSeparator" w:id="0">
    <w:p w14:paraId="14AB47A1" w14:textId="77777777" w:rsidR="005B7D5F" w:rsidRDefault="005B7D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8127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083B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F17B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815B9" w14:textId="77777777" w:rsidR="005B7D5F" w:rsidRDefault="005B7D5F" w:rsidP="009139A6">
      <w:r>
        <w:separator/>
      </w:r>
    </w:p>
  </w:footnote>
  <w:footnote w:type="continuationSeparator" w:id="0">
    <w:p w14:paraId="5E0C3876" w14:textId="77777777" w:rsidR="005B7D5F" w:rsidRDefault="005B7D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C68F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C69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FBD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D5F"/>
    <w:rsid w:val="000666E0"/>
    <w:rsid w:val="002510B7"/>
    <w:rsid w:val="005B7D5F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55B2E"/>
  <w15:chartTrackingRefBased/>
  <w15:docId w15:val="{5C079DE9-A050-40AE-B990-DD418C789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2023-12-16T07:30:00Z</dcterms:created>
  <dcterms:modified xsi:type="dcterms:W3CDTF">2023-12-16T07:30:00Z</dcterms:modified>
</cp:coreProperties>
</file>